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6E59" w:rsidRDefault="00286E59" w:rsidP="00286E59">
      <w:pPr>
        <w:jc w:val="right"/>
        <w:rPr>
          <w:sz w:val="22"/>
          <w:szCs w:val="22"/>
        </w:rPr>
      </w:pPr>
      <w:r>
        <w:rPr>
          <w:sz w:val="22"/>
          <w:szCs w:val="22"/>
        </w:rPr>
        <w:t>Утверждена</w:t>
      </w:r>
    </w:p>
    <w:p w:rsidR="00286E59" w:rsidRDefault="00286E59" w:rsidP="00286E59">
      <w:pPr>
        <w:jc w:val="right"/>
        <w:rPr>
          <w:sz w:val="22"/>
          <w:szCs w:val="22"/>
        </w:rPr>
      </w:pPr>
      <w:r>
        <w:rPr>
          <w:sz w:val="22"/>
          <w:szCs w:val="22"/>
        </w:rPr>
        <w:t xml:space="preserve">постановлением  </w:t>
      </w:r>
      <w:r w:rsidR="0089022A">
        <w:rPr>
          <w:sz w:val="22"/>
          <w:szCs w:val="22"/>
        </w:rPr>
        <w:t>администрации Тайшет</w:t>
      </w:r>
      <w:r w:rsidR="00757403">
        <w:rPr>
          <w:sz w:val="22"/>
          <w:szCs w:val="22"/>
        </w:rPr>
        <w:t>ского муниципального округа</w:t>
      </w:r>
      <w:r>
        <w:rPr>
          <w:sz w:val="22"/>
          <w:szCs w:val="22"/>
        </w:rPr>
        <w:t xml:space="preserve">  </w:t>
      </w:r>
    </w:p>
    <w:p w:rsidR="00286E59" w:rsidRPr="00CD5A93" w:rsidRDefault="00286E59" w:rsidP="00286E59">
      <w:pPr>
        <w:jc w:val="right"/>
      </w:pPr>
      <w:r>
        <w:rPr>
          <w:sz w:val="22"/>
          <w:szCs w:val="22"/>
        </w:rPr>
        <w:t>№ _________    от    «</w:t>
      </w:r>
      <w:r w:rsidRPr="007510C8">
        <w:rPr>
          <w:sz w:val="22"/>
          <w:szCs w:val="22"/>
        </w:rPr>
        <w:t>_</w:t>
      </w:r>
      <w:r w:rsidR="0089022A">
        <w:rPr>
          <w:sz w:val="22"/>
          <w:szCs w:val="22"/>
        </w:rPr>
        <w:t>_____»________________2026</w:t>
      </w:r>
      <w:r>
        <w:rPr>
          <w:sz w:val="22"/>
          <w:szCs w:val="22"/>
        </w:rPr>
        <w:t xml:space="preserve"> </w:t>
      </w:r>
      <w:r w:rsidRPr="007510C8">
        <w:rPr>
          <w:sz w:val="22"/>
          <w:szCs w:val="22"/>
        </w:rPr>
        <w:t xml:space="preserve"> г.</w:t>
      </w:r>
    </w:p>
    <w:p w:rsidR="00DE7692" w:rsidRDefault="00DE7692" w:rsidP="00DE7692">
      <w:pPr>
        <w:pStyle w:val="a5"/>
        <w:jc w:val="right"/>
        <w:rPr>
          <w:rFonts w:ascii="Times New Roman" w:eastAsia="MS Mincho" w:hAnsi="Times New Roman"/>
          <w:b/>
          <w:sz w:val="22"/>
          <w:szCs w:val="22"/>
        </w:rPr>
      </w:pPr>
    </w:p>
    <w:p w:rsidR="005A1067" w:rsidRDefault="005A1067" w:rsidP="0089022A">
      <w:pPr>
        <w:pStyle w:val="a5"/>
        <w:jc w:val="center"/>
        <w:rPr>
          <w:rFonts w:ascii="Times New Roman" w:eastAsia="MS Mincho" w:hAnsi="Times New Roman"/>
          <w:b/>
          <w:sz w:val="24"/>
        </w:rPr>
      </w:pPr>
      <w:r>
        <w:rPr>
          <w:rFonts w:ascii="Times New Roman" w:eastAsia="MS Mincho" w:hAnsi="Times New Roman"/>
          <w:b/>
          <w:sz w:val="24"/>
        </w:rPr>
        <w:t>С</w:t>
      </w:r>
      <w:r w:rsidR="004C03F1">
        <w:rPr>
          <w:rFonts w:ascii="Times New Roman" w:eastAsia="MS Mincho" w:hAnsi="Times New Roman"/>
          <w:b/>
          <w:sz w:val="24"/>
        </w:rPr>
        <w:t xml:space="preserve">хема </w:t>
      </w:r>
      <w:r w:rsidR="0089022A">
        <w:rPr>
          <w:rFonts w:ascii="Times New Roman" w:eastAsia="MS Mincho" w:hAnsi="Times New Roman"/>
          <w:b/>
          <w:sz w:val="24"/>
        </w:rPr>
        <w:t>расположения границ публичного сервитута</w:t>
      </w:r>
    </w:p>
    <w:p w:rsidR="00BF5186" w:rsidRDefault="00BF5186" w:rsidP="0089022A">
      <w:pPr>
        <w:pStyle w:val="a5"/>
        <w:jc w:val="center"/>
        <w:rPr>
          <w:rFonts w:ascii="Times New Roman" w:eastAsia="MS Mincho" w:hAnsi="Times New Roman"/>
          <w:b/>
          <w:sz w:val="24"/>
        </w:rPr>
      </w:pPr>
      <w:r>
        <w:rPr>
          <w:rFonts w:ascii="Times New Roman" w:eastAsia="MS Mincho" w:hAnsi="Times New Roman"/>
          <w:b/>
          <w:sz w:val="24"/>
        </w:rPr>
        <w:t>на кадастровом плане территории</w:t>
      </w: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3827"/>
        <w:gridCol w:w="2835"/>
        <w:gridCol w:w="2835"/>
      </w:tblGrid>
      <w:tr w:rsidR="004C03F1" w:rsidTr="004413F1">
        <w:trPr>
          <w:trHeight w:val="249"/>
        </w:trPr>
        <w:tc>
          <w:tcPr>
            <w:tcW w:w="9497" w:type="dxa"/>
            <w:gridSpan w:val="3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vAlign w:val="center"/>
          </w:tcPr>
          <w:p w:rsidR="004C03F1" w:rsidRPr="006F498B" w:rsidRDefault="0062361B" w:rsidP="00A046EF">
            <w:pPr>
              <w:pStyle w:val="a5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>
              <w:rPr>
                <w:rFonts w:ascii="Times New Roman" w:eastAsia="MS Mincho" w:hAnsi="Times New Roman"/>
                <w:b/>
                <w:sz w:val="22"/>
                <w:szCs w:val="22"/>
              </w:rPr>
              <w:t>Условный</w:t>
            </w:r>
            <w:r w:rsidR="004C03F1"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 xml:space="preserve"> номер земельного участка</w:t>
            </w:r>
            <w:r w:rsidR="001058A4">
              <w:rPr>
                <w:rFonts w:ascii="Times New Roman" w:eastAsia="MS Mincho" w:hAnsi="Times New Roman"/>
                <w:b/>
                <w:sz w:val="22"/>
                <w:szCs w:val="22"/>
              </w:rPr>
              <w:t>: 38:</w:t>
            </w:r>
            <w:r w:rsidR="00B5560B">
              <w:rPr>
                <w:rFonts w:ascii="Times New Roman" w:eastAsia="MS Mincho" w:hAnsi="Times New Roman"/>
                <w:b/>
                <w:sz w:val="22"/>
                <w:szCs w:val="22"/>
              </w:rPr>
              <w:t>14</w:t>
            </w:r>
            <w:r w:rsidR="001058A4">
              <w:rPr>
                <w:rFonts w:ascii="Times New Roman" w:eastAsia="MS Mincho" w:hAnsi="Times New Roman"/>
                <w:b/>
                <w:sz w:val="22"/>
                <w:szCs w:val="22"/>
              </w:rPr>
              <w:t>:</w:t>
            </w:r>
            <w:r w:rsidR="00353ADE">
              <w:rPr>
                <w:rFonts w:ascii="Times New Roman" w:eastAsia="MS Mincho" w:hAnsi="Times New Roman"/>
                <w:b/>
                <w:sz w:val="22"/>
                <w:szCs w:val="22"/>
              </w:rPr>
              <w:t>250113</w:t>
            </w:r>
            <w:r w:rsidR="006D5DB8">
              <w:rPr>
                <w:rFonts w:ascii="Times New Roman" w:eastAsia="MS Mincho" w:hAnsi="Times New Roman"/>
                <w:b/>
                <w:sz w:val="22"/>
                <w:szCs w:val="22"/>
              </w:rPr>
              <w:t>:</w:t>
            </w:r>
            <w:r w:rsidR="00C9319C">
              <w:rPr>
                <w:rFonts w:ascii="Times New Roman" w:eastAsia="MS Mincho" w:hAnsi="Times New Roman"/>
                <w:b/>
                <w:sz w:val="22"/>
                <w:szCs w:val="22"/>
              </w:rPr>
              <w:t>ЗУ</w:t>
            </w:r>
            <w:proofErr w:type="gramStart"/>
            <w:r w:rsidR="00C9319C">
              <w:rPr>
                <w:rFonts w:ascii="Times New Roman" w:eastAsia="MS Mincho" w:hAnsi="Times New Roman"/>
                <w:b/>
                <w:sz w:val="22"/>
                <w:szCs w:val="22"/>
              </w:rPr>
              <w:t>1</w:t>
            </w:r>
            <w:proofErr w:type="gramEnd"/>
          </w:p>
        </w:tc>
      </w:tr>
      <w:tr w:rsidR="004C03F1" w:rsidTr="004413F1">
        <w:trPr>
          <w:trHeight w:val="273"/>
        </w:trPr>
        <w:tc>
          <w:tcPr>
            <w:tcW w:w="9497" w:type="dxa"/>
            <w:gridSpan w:val="3"/>
            <w:tcBorders>
              <w:left w:val="double" w:sz="4" w:space="0" w:color="auto"/>
              <w:right w:val="double" w:sz="4" w:space="0" w:color="auto"/>
            </w:tcBorders>
            <w:vAlign w:val="center"/>
          </w:tcPr>
          <w:p w:rsidR="004C03F1" w:rsidRPr="00000A27" w:rsidRDefault="004C03F1" w:rsidP="00A41202">
            <w:pPr>
              <w:pStyle w:val="a5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Площадь земельного учас</w:t>
            </w:r>
            <w:r w:rsidRPr="00A905CE">
              <w:rPr>
                <w:rFonts w:ascii="Times New Roman" w:eastAsia="MS Mincho" w:hAnsi="Times New Roman"/>
                <w:b/>
                <w:sz w:val="22"/>
                <w:szCs w:val="22"/>
              </w:rPr>
              <w:t>тка</w:t>
            </w:r>
            <w:r w:rsidR="0083154B">
              <w:rPr>
                <w:rFonts w:ascii="Times New Roman" w:eastAsia="MS Mincho" w:hAnsi="Times New Roman"/>
                <w:b/>
                <w:sz w:val="22"/>
                <w:szCs w:val="22"/>
              </w:rPr>
              <w:t xml:space="preserve">: </w:t>
            </w:r>
            <w:r w:rsidR="00307CFA" w:rsidRPr="00A905CE">
              <w:rPr>
                <w:rFonts w:ascii="Times New Roman" w:eastAsia="MS Mincho" w:hAnsi="Times New Roman"/>
                <w:b/>
                <w:sz w:val="22"/>
                <w:szCs w:val="22"/>
              </w:rPr>
              <w:t xml:space="preserve"> </w:t>
            </w:r>
            <w:r w:rsidR="00A41202">
              <w:rPr>
                <w:rFonts w:ascii="Times New Roman" w:eastAsia="MS Mincho" w:hAnsi="Times New Roman"/>
                <w:b/>
                <w:sz w:val="22"/>
                <w:szCs w:val="22"/>
              </w:rPr>
              <w:t xml:space="preserve"> </w:t>
            </w:r>
            <w:r w:rsidR="00A076CB">
              <w:rPr>
                <w:rFonts w:ascii="Times New Roman" w:eastAsia="MS Mincho" w:hAnsi="Times New Roman"/>
                <w:b/>
                <w:sz w:val="22"/>
                <w:szCs w:val="22"/>
              </w:rPr>
              <w:t>4937</w:t>
            </w:r>
            <w:r w:rsidR="002906A7" w:rsidRPr="00A905CE">
              <w:rPr>
                <w:rFonts w:ascii="Times New Roman" w:eastAsia="MS Mincho" w:hAnsi="Times New Roman"/>
                <w:b/>
                <w:sz w:val="22"/>
                <w:szCs w:val="22"/>
              </w:rPr>
              <w:t xml:space="preserve"> </w:t>
            </w: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м²</w:t>
            </w:r>
          </w:p>
        </w:tc>
      </w:tr>
      <w:tr w:rsidR="004C03F1" w:rsidTr="004413F1">
        <w:trPr>
          <w:trHeight w:val="263"/>
        </w:trPr>
        <w:tc>
          <w:tcPr>
            <w:tcW w:w="3827" w:type="dxa"/>
            <w:vMerge w:val="restart"/>
            <w:tcBorders>
              <w:left w:val="double" w:sz="4" w:space="0" w:color="auto"/>
            </w:tcBorders>
            <w:vAlign w:val="center"/>
          </w:tcPr>
          <w:p w:rsidR="004C03F1" w:rsidRPr="00000A27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5670" w:type="dxa"/>
            <w:gridSpan w:val="2"/>
            <w:tcBorders>
              <w:right w:val="double" w:sz="4" w:space="0" w:color="auto"/>
            </w:tcBorders>
            <w:vAlign w:val="center"/>
          </w:tcPr>
          <w:p w:rsidR="004C03F1" w:rsidRPr="00000A27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Координаты, м</w:t>
            </w:r>
          </w:p>
        </w:tc>
      </w:tr>
      <w:tr w:rsidR="004C03F1" w:rsidTr="004413F1">
        <w:trPr>
          <w:trHeight w:val="281"/>
        </w:trPr>
        <w:tc>
          <w:tcPr>
            <w:tcW w:w="3827" w:type="dxa"/>
            <w:vMerge/>
            <w:tcBorders>
              <w:left w:val="double" w:sz="4" w:space="0" w:color="auto"/>
            </w:tcBorders>
          </w:tcPr>
          <w:p w:rsidR="004C03F1" w:rsidRDefault="004C03F1">
            <w:pPr>
              <w:pStyle w:val="a5"/>
              <w:jc w:val="center"/>
              <w:rPr>
                <w:rFonts w:ascii="Times New Roman" w:eastAsia="MS Mincho" w:hAnsi="Times New Roman"/>
                <w:b/>
                <w:sz w:val="24"/>
              </w:rPr>
            </w:pPr>
          </w:p>
        </w:tc>
        <w:tc>
          <w:tcPr>
            <w:tcW w:w="2835" w:type="dxa"/>
            <w:vAlign w:val="center"/>
          </w:tcPr>
          <w:p w:rsidR="004C03F1" w:rsidRPr="00000A27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Х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4C03F1" w:rsidRPr="00000A27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  <w:sz w:val="22"/>
                <w:szCs w:val="22"/>
              </w:rPr>
            </w:pPr>
            <w:r w:rsidRPr="00000A27">
              <w:rPr>
                <w:rFonts w:ascii="Times New Roman" w:eastAsia="MS Mincho" w:hAnsi="Times New Roman"/>
                <w:b/>
                <w:sz w:val="22"/>
                <w:szCs w:val="22"/>
              </w:rPr>
              <w:t>У</w:t>
            </w:r>
          </w:p>
        </w:tc>
      </w:tr>
      <w:tr w:rsidR="004C03F1" w:rsidTr="004413F1">
        <w:trPr>
          <w:trHeight w:val="129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4C03F1" w:rsidRPr="004C03F1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</w:rPr>
            </w:pPr>
            <w:r w:rsidRPr="004C03F1">
              <w:rPr>
                <w:rFonts w:ascii="Times New Roman" w:eastAsia="MS Mincho" w:hAnsi="Times New Roman"/>
                <w:b/>
              </w:rPr>
              <w:t>1</w:t>
            </w:r>
          </w:p>
        </w:tc>
        <w:tc>
          <w:tcPr>
            <w:tcW w:w="2835" w:type="dxa"/>
            <w:vAlign w:val="center"/>
          </w:tcPr>
          <w:p w:rsidR="004C03F1" w:rsidRPr="004C03F1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</w:rPr>
            </w:pPr>
            <w:r w:rsidRPr="004C03F1">
              <w:rPr>
                <w:rFonts w:ascii="Times New Roman" w:eastAsia="MS Mincho" w:hAnsi="Times New Roman"/>
                <w:b/>
              </w:rPr>
              <w:t>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4C03F1" w:rsidRPr="004C03F1" w:rsidRDefault="004C03F1" w:rsidP="00000A27">
            <w:pPr>
              <w:pStyle w:val="a5"/>
              <w:jc w:val="center"/>
              <w:rPr>
                <w:rFonts w:ascii="Times New Roman" w:eastAsia="MS Mincho" w:hAnsi="Times New Roman"/>
                <w:b/>
              </w:rPr>
            </w:pPr>
            <w:r w:rsidRPr="004C03F1">
              <w:rPr>
                <w:rFonts w:ascii="Times New Roman" w:eastAsia="MS Mincho" w:hAnsi="Times New Roman"/>
                <w:b/>
              </w:rPr>
              <w:t>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805417.84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1340810.24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2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805417.44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1340811.16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805313.56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1340765.59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805221.82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1340707.93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805062.39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1340608.29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6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804971.96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1340555.54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7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804839.02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1340519.75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804797.70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1340516.25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9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804688.00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1340497.40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804603.26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1340505.47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804475.99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1340536.47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804384.57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1340566.62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804257.90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1340610.50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804098.27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1340638.12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803688.51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1340689.33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803156.83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1340745.91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802996.16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1340756.33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802916.62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1340757.22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н19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802766.86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1340781.55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802659.82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1340842.39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802486.86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1340921.93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802356.96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1340973.10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802245.36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1341015.05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802166.23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1341045.05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802075.64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1341079.10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801981.12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1341101.92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801875.58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1341120.22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801787.71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1341114.90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н29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801586.20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1341033.38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801467.90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1340927.79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801420.03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1340919.30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801371.96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1340919.45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801321.98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1340901.15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801287.17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1340872.59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801214.18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1340789.13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801201.38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1340755.57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801144.94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1340839.11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801121.32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1340889.73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н39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801119.09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1340931.35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801096.36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1340985.21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801032.00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1341055.95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800972.79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1341098.01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800972.21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1341097.20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801031.34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1341055.20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801095.51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1340984.67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801118.11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1340931.12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801120.34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1340889.48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801144.07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1340838.61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н49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801201.09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1340754.21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н50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801201.56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1340754.00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801201.97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1340754.32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801215.04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1340788.61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801287.87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1340871.87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801322.48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1340900.28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801372.13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1340918.46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801420.12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1340918.30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801468.34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1340926.87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801586.74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1341032.53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н59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801787.93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1341113.92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801875.53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1341119.22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801980.92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1341100.94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802075.35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1341078.14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802165.87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1341044.11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802245.00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1341014.11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802356.60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1340972.16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802486.47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1340921.01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802659.36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1340841.50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802766.52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1340780.60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н69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802916.54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1340756.22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802996.12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1340755.33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803156.75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1340744.91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803688.39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1340688.33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804098.12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1340637.13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804257.64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1340609.53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н75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804384.25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1340565.68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н76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804475.71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1340535.51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н77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804603.10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1340504.48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н78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804688.03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1340496.40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н79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804797.83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1340515.26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н80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804839.19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1340518.76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н81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804972.34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1340554.61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н82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805062.90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1340607.43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н83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805222.35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1340707.09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н84</w:t>
            </w:r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805314.02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1340764.70</w:t>
            </w:r>
          </w:p>
        </w:tc>
      </w:tr>
      <w:tr w:rsidR="00E61D01" w:rsidTr="004413F1">
        <w:trPr>
          <w:trHeight w:val="238"/>
        </w:trPr>
        <w:tc>
          <w:tcPr>
            <w:tcW w:w="3827" w:type="dxa"/>
            <w:tcBorders>
              <w:left w:val="double" w:sz="4" w:space="0" w:color="auto"/>
            </w:tcBorders>
            <w:vAlign w:val="center"/>
          </w:tcPr>
          <w:p w:rsidR="00E61D01" w:rsidRPr="001F2644" w:rsidRDefault="00E61D01" w:rsidP="000E681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н</w:t>
            </w:r>
            <w:proofErr w:type="gramStart"/>
            <w:r>
              <w:rPr>
                <w:color w:val="000000"/>
              </w:rPr>
              <w:t>1</w:t>
            </w:r>
            <w:proofErr w:type="gramEnd"/>
          </w:p>
        </w:tc>
        <w:tc>
          <w:tcPr>
            <w:tcW w:w="2835" w:type="dxa"/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805417.84</w:t>
            </w:r>
          </w:p>
        </w:tc>
        <w:tc>
          <w:tcPr>
            <w:tcW w:w="2835" w:type="dxa"/>
            <w:tcBorders>
              <w:right w:val="double" w:sz="4" w:space="0" w:color="auto"/>
            </w:tcBorders>
            <w:vAlign w:val="center"/>
          </w:tcPr>
          <w:p w:rsidR="00E61D01" w:rsidRDefault="00E61D01">
            <w:pPr>
              <w:pStyle w:val="100"/>
              <w:jc w:val="center"/>
              <w:rPr>
                <w:sz w:val="20"/>
              </w:rPr>
            </w:pPr>
            <w:r>
              <w:rPr>
                <w:sz w:val="20"/>
              </w:rPr>
              <w:t>1340810.24</w:t>
            </w:r>
          </w:p>
        </w:tc>
      </w:tr>
      <w:tr w:rsidR="004C03F1" w:rsidTr="00EC0828">
        <w:trPr>
          <w:trHeight w:val="6805"/>
        </w:trPr>
        <w:tc>
          <w:tcPr>
            <w:tcW w:w="9497" w:type="dxa"/>
            <w:gridSpan w:val="3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B963B2" w:rsidRDefault="00B963B2" w:rsidP="005F3020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1" layoutInCell="1" allowOverlap="1" wp14:anchorId="23F256FE" wp14:editId="230010F6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4" name="Прямая соединительная линия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 w:rsidR="005F3020">
              <w:t xml:space="preserve">                                                                     С</w:t>
            </w:r>
            <w:r>
              <w:t xml:space="preserve">                                                                                                                                                                             </w:t>
            </w:r>
          </w:p>
          <w:p w:rsidR="00CE35A3" w:rsidRPr="0058526D" w:rsidRDefault="0006415A" w:rsidP="00C4056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48794" cy="6894590"/>
                  <wp:effectExtent l="0" t="0" r="0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bmp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8794" cy="6894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F3020" w:rsidRDefault="005F3020" w:rsidP="00EC7CDF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100771" w:rsidRPr="006C3680" w:rsidRDefault="00D617E6" w:rsidP="006C3680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4938F4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42400E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</w:tc>
      </w:tr>
      <w:tr w:rsidR="00EC7CDF" w:rsidTr="003A6573">
        <w:trPr>
          <w:trHeight w:val="469"/>
        </w:trPr>
        <w:tc>
          <w:tcPr>
            <w:tcW w:w="9497" w:type="dxa"/>
            <w:gridSpan w:val="3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F94B54" w:rsidRDefault="00B963B2" w:rsidP="00B963B2">
            <w:r>
              <w:t xml:space="preserve">                             </w:t>
            </w:r>
          </w:p>
          <w:p w:rsidR="00B963B2" w:rsidRPr="00100771" w:rsidRDefault="00F94B54" w:rsidP="00B963B2">
            <w:pPr>
              <w:rPr>
                <w:b/>
                <w:sz w:val="22"/>
                <w:szCs w:val="22"/>
              </w:rPr>
            </w:pPr>
            <w:r>
              <w:t xml:space="preserve">                                </w:t>
            </w:r>
          </w:p>
          <w:p w:rsidR="00B963B2" w:rsidRPr="00B963B2" w:rsidRDefault="00B963B2" w:rsidP="00B963B2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EC7CDF" w:rsidRPr="003A6573" w:rsidRDefault="00B963B2" w:rsidP="00AE1962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4C03F1" w:rsidRDefault="004C03F1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D617E6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D617E6" w:rsidRPr="006C3680" w:rsidRDefault="00D617E6" w:rsidP="00BF202D">
            <w:pPr>
              <w:pStyle w:val="a5"/>
              <w:jc w:val="center"/>
              <w:rPr>
                <w:i/>
              </w:rPr>
            </w:pPr>
            <w:r w:rsidRPr="006C3680">
              <w:rPr>
                <w:rFonts w:ascii="Times New Roman" w:eastAsia="MS Mincho" w:hAnsi="Times New Roman"/>
                <w:b/>
                <w:i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1" layoutInCell="1" allowOverlap="1" wp14:anchorId="0957B5D7" wp14:editId="04E7A7B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8" name="Прямая соединительная линия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 w:rsidRPr="006C3680">
              <w:rPr>
                <w:i/>
              </w:rP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D617E6" w:rsidRPr="006C3680" w:rsidRDefault="00360FA0" w:rsidP="00BF202D">
            <w:pPr>
              <w:jc w:val="center"/>
              <w:rPr>
                <w:b/>
                <w:i/>
                <w:sz w:val="22"/>
                <w:szCs w:val="22"/>
              </w:rPr>
            </w:pPr>
            <w:r w:rsidRPr="006C3680">
              <w:rPr>
                <w:b/>
                <w:i/>
                <w:noProof/>
                <w:sz w:val="22"/>
                <w:szCs w:val="22"/>
              </w:rPr>
              <w:drawing>
                <wp:inline distT="0" distB="0" distL="0" distR="0" wp14:anchorId="4619CA35" wp14:editId="666F2BF8">
                  <wp:extent cx="4757938" cy="6906782"/>
                  <wp:effectExtent l="0" t="0" r="5080" b="889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bmp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7938" cy="6906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617E6" w:rsidRPr="006C3680" w:rsidRDefault="00D617E6" w:rsidP="00BF202D">
            <w:pPr>
              <w:pStyle w:val="a5"/>
              <w:jc w:val="center"/>
              <w:rPr>
                <w:rFonts w:ascii="Times New Roman" w:eastAsia="MS Mincho" w:hAnsi="Times New Roman"/>
                <w:i/>
                <w:sz w:val="24"/>
              </w:rPr>
            </w:pPr>
          </w:p>
          <w:p w:rsidR="00D617E6" w:rsidRPr="00925E6C" w:rsidRDefault="00360FA0" w:rsidP="00925E6C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 w:rsidRPr="00925E6C"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D617E6" w:rsidRPr="00925E6C">
              <w:rPr>
                <w:rFonts w:ascii="Times New Roman" w:eastAsia="MS Mincho" w:hAnsi="Times New Roman"/>
                <w:b/>
                <w:sz w:val="24"/>
              </w:rPr>
              <w:t xml:space="preserve"> 00</w:t>
            </w:r>
            <w:r w:rsidR="00925E6C">
              <w:rPr>
                <w:rFonts w:ascii="Times New Roman" w:eastAsia="MS Mincho" w:hAnsi="Times New Roman"/>
                <w:b/>
                <w:sz w:val="24"/>
              </w:rPr>
              <w:t>0</w:t>
            </w:r>
          </w:p>
        </w:tc>
      </w:tr>
      <w:tr w:rsidR="00D617E6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D617E6" w:rsidRPr="006C3680" w:rsidRDefault="00D617E6" w:rsidP="00BF202D">
            <w:pPr>
              <w:rPr>
                <w:i/>
              </w:rPr>
            </w:pPr>
            <w:r w:rsidRPr="006C3680">
              <w:rPr>
                <w:i/>
              </w:rPr>
              <w:t xml:space="preserve">                             </w:t>
            </w:r>
          </w:p>
          <w:p w:rsidR="00D617E6" w:rsidRDefault="00D617E6" w:rsidP="00BF202D">
            <w:pPr>
              <w:rPr>
                <w:i/>
              </w:rPr>
            </w:pPr>
            <w:r w:rsidRPr="006C3680">
              <w:rPr>
                <w:i/>
              </w:rPr>
              <w:t xml:space="preserve">                                </w:t>
            </w:r>
          </w:p>
          <w:p w:rsidR="00925E6C" w:rsidRPr="006C3680" w:rsidRDefault="00925E6C" w:rsidP="00BF202D">
            <w:pPr>
              <w:rPr>
                <w:b/>
                <w:i/>
                <w:sz w:val="22"/>
                <w:szCs w:val="22"/>
              </w:rPr>
            </w:pPr>
          </w:p>
          <w:p w:rsidR="00D617E6" w:rsidRPr="006C3680" w:rsidRDefault="00D617E6" w:rsidP="00BF202D">
            <w:pPr>
              <w:rPr>
                <w:i/>
                <w:sz w:val="22"/>
                <w:szCs w:val="22"/>
              </w:rPr>
            </w:pPr>
            <w:r w:rsidRPr="006C3680">
              <w:rPr>
                <w:i/>
                <w:sz w:val="22"/>
                <w:szCs w:val="22"/>
              </w:rPr>
              <w:t xml:space="preserve">                   </w:t>
            </w:r>
          </w:p>
          <w:p w:rsidR="00D617E6" w:rsidRPr="006C3680" w:rsidRDefault="00D617E6" w:rsidP="00BF202D">
            <w:pPr>
              <w:rPr>
                <w:i/>
                <w:sz w:val="22"/>
                <w:szCs w:val="22"/>
              </w:rPr>
            </w:pPr>
            <w:r w:rsidRPr="006C3680"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D617E6" w:rsidRDefault="00D617E6" w:rsidP="00D617E6">
      <w:pPr>
        <w:pStyle w:val="a5"/>
        <w:rPr>
          <w:rFonts w:ascii="Times New Roman" w:eastAsia="MS Mincho" w:hAnsi="Times New Roman"/>
          <w:b/>
          <w:sz w:val="24"/>
        </w:rPr>
      </w:pPr>
    </w:p>
    <w:p w:rsidR="002F62BD" w:rsidRDefault="002F62BD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801352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6432" behindDoc="0" locked="1" layoutInCell="1" allowOverlap="1" wp14:anchorId="107F0C29" wp14:editId="7502362A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Fmd++l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570EE4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57938" cy="6891542"/>
                  <wp:effectExtent l="0" t="0" r="5080" b="508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bmp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7938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570EE4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776E1F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8E32AF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  <w:tr w:rsidR="00776E1F" w:rsidRPr="00100771" w:rsidTr="00BF202D">
        <w:tblPrEx>
          <w:tblLook w:val="04A0" w:firstRow="1" w:lastRow="0" w:firstColumn="1" w:lastColumn="0" w:noHBand="0" w:noVBand="1"/>
        </w:tblPrEx>
        <w:trPr>
          <w:trHeight w:val="14020"/>
        </w:trPr>
        <w:tc>
          <w:tcPr>
            <w:tcW w:w="9497" w:type="dxa"/>
          </w:tcPr>
          <w:p w:rsidR="00776E1F" w:rsidRDefault="00776E1F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7088" behindDoc="0" locked="1" layoutInCell="1" allowOverlap="1" wp14:anchorId="1532DFF2" wp14:editId="5BC61271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5" name="Прямая соединительная линия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" o:spid="_x0000_s1026" style="position:absolute;flip: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776E1F" w:rsidRPr="0058526D" w:rsidRDefault="00776E1F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 wp14:anchorId="58BE567C" wp14:editId="1908C04C">
                  <wp:extent cx="4751842" cy="6885446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bmp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842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76E1F" w:rsidRDefault="00776E1F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776E1F" w:rsidRPr="008E32AF" w:rsidRDefault="00776E1F" w:rsidP="008E32AF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 xml:space="preserve">Масштаб 1:1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</w:t>
            </w:r>
            <w:r w:rsidR="008E32AF">
              <w:rPr>
                <w:rFonts w:ascii="Times New Roman" w:eastAsia="MS Mincho" w:hAnsi="Times New Roman"/>
                <w:b/>
                <w:sz w:val="24"/>
              </w:rPr>
              <w:t>00</w:t>
            </w:r>
          </w:p>
          <w:p w:rsidR="00776E1F" w:rsidRDefault="00776E1F" w:rsidP="00BF202D">
            <w:r>
              <w:t xml:space="preserve">                             </w:t>
            </w:r>
          </w:p>
          <w:p w:rsidR="00776E1F" w:rsidRPr="00100771" w:rsidRDefault="00776E1F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8E32AF">
              <w:t xml:space="preserve">                             </w:t>
            </w:r>
          </w:p>
          <w:p w:rsidR="00776E1F" w:rsidRPr="00B963B2" w:rsidRDefault="00776E1F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776E1F" w:rsidRPr="00100771" w:rsidRDefault="00776E1F" w:rsidP="00BF202D">
            <w:pPr>
              <w:rPr>
                <w:rFonts w:eastAsia="MS Mincho"/>
                <w:b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2F62BD" w:rsidRDefault="002F62BD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2576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8" name="Прямая соединительная линия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8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Olk4n5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DD42E6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6602" cy="6891542"/>
                  <wp:effectExtent l="0" t="0" r="6985" b="508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bmp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602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Pr="008E32AF" w:rsidRDefault="00DD42E6" w:rsidP="008E32AF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</w:t>
            </w:r>
            <w:r w:rsidR="008E32AF">
              <w:rPr>
                <w:rFonts w:ascii="Times New Roman" w:eastAsia="MS Mincho" w:hAnsi="Times New Roman"/>
                <w:b/>
                <w:sz w:val="24"/>
              </w:rPr>
              <w:t>0</w:t>
            </w: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8E32AF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2F62BD" w:rsidRDefault="002F62BD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5648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21" name="Прямая соединительная линия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OeEvqh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22762B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6602" cy="6879350"/>
                  <wp:effectExtent l="0" t="0" r="6985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bmp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602" cy="687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22762B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380B7D">
              <w:t xml:space="preserve">                              </w:t>
            </w:r>
          </w:p>
          <w:p w:rsidR="0022762B" w:rsidRPr="003A6573" w:rsidRDefault="00801352" w:rsidP="0022762B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8720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24" name="Прямая соединительная линия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4" o:spid="_x0000_s1026" style="position:absolute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D94MuN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8509C8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42698" cy="6882398"/>
                  <wp:effectExtent l="0" t="0" r="127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bmp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2698" cy="688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8509C8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AA4083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1792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27" name="Прямая соединительная линия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7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plscgIAAJ8EAAAOAAAAZHJzL2Uyb0RvYy54bWysVMFuEzEQvSPxD5bv6e6GJG1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BILpls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1D0064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85446"/>
                  <wp:effectExtent l="0" t="0" r="0" b="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bmp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1D0064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FE2058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4864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30" name="Прямая соединительная линия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" o:spid="_x0000_s1026" style="position:absolute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4KXcgIAAJ8EAAAOAAAAZHJzL2Uyb0RvYy54bWysVMFuEzEQvSPxD5bv6e6mSWh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CNc4KX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5A3414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6602" cy="6885446"/>
                  <wp:effectExtent l="0" t="0" r="6985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bmp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602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5A3414" w:rsidP="005F7629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5F7629" w:rsidRPr="005F7629" w:rsidRDefault="005F7629" w:rsidP="005F7629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5F7629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7936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33" name="Прямая соединительная линия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3" o:spid="_x0000_s1026" style="position:absolute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SkYcgIAAJ8EAAAOAAAAZHJzL2Uyb0RvYy54bWysVMFuEzEQvSPxD5bv6e6mSWh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D6JSkY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AA0D10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42698" cy="6891542"/>
                  <wp:effectExtent l="0" t="0" r="1270" b="508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bmp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2698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801352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</w:t>
            </w:r>
            <w:r w:rsidR="00AA0D10">
              <w:rPr>
                <w:rFonts w:ascii="Times New Roman" w:eastAsia="MS Mincho" w:hAnsi="Times New Roman"/>
                <w:b/>
                <w:sz w:val="24"/>
              </w:rPr>
              <w:t>1</w:t>
            </w:r>
            <w:r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5D11A1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1008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36" name="Прямая соединительная линия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6" o:spid="_x0000_s1026" style="position:absolute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aVTcgIAAJ8EAAAOAAAAZHJzL2Uyb0RvYy54bWysVMFuEzEQvSPxD5bv6e6mSWh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Ai2aVT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1E55EA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85446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.bmp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1E55EA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5C3787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4080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39" name="Прямая соединительная линия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9" o:spid="_x0000_s1026" style="position:absolute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BK3DCP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1308F9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27458" cy="6876302"/>
                  <wp:effectExtent l="0" t="0" r="0" b="127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.bmp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458" cy="6876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1308F9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096126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97152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42" name="Прямая соединительная линия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2" o:spid="_x0000_s1026" style="position:absolute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ENLuGF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05622A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85446"/>
                  <wp:effectExtent l="0" t="0" r="0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.bmp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05622A" w:rsidP="008C09EC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C09EC">
              <w:rPr>
                <w:rFonts w:ascii="Times New Roman" w:eastAsia="MS Mincho" w:hAnsi="Times New Roman"/>
                <w:b/>
                <w:sz w:val="24"/>
              </w:rPr>
              <w:t>0000</w:t>
            </w:r>
          </w:p>
          <w:p w:rsidR="008C09EC" w:rsidRPr="008C09EC" w:rsidRDefault="008C09EC" w:rsidP="008C09EC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8C09EC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45" name="Прямая соединительная линия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5" o:spid="_x0000_s1026" style="position:absolute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2774C6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51842" cy="6894590"/>
                  <wp:effectExtent l="0" t="0" r="0" b="190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bmp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842" cy="6894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2774C6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1B68BC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3296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8" o:spid="_x0000_s1026" style="position:absolute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POyofZ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350494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57938" cy="6900686"/>
                  <wp:effectExtent l="0" t="0" r="508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5.bmp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7938" cy="6900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350494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0A4E20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6368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51" name="Прямая соединительная линия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1" o:spid="_x0000_s1026" style="position:absolute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HPYtqt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2E6BB2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51842" cy="6873254"/>
                  <wp:effectExtent l="0" t="0" r="0" b="381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.bmp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842" cy="6873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801352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</w:t>
            </w:r>
            <w:r w:rsidR="002E6BB2">
              <w:rPr>
                <w:rFonts w:ascii="Times New Roman" w:eastAsia="MS Mincho" w:hAnsi="Times New Roman"/>
                <w:b/>
                <w:sz w:val="24"/>
              </w:rPr>
              <w:t>1</w:t>
            </w:r>
            <w:r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D76668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9440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54" name="Прямая соединительная линия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4" o:spid="_x0000_s1026" style="position:absolute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CrJDrg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DD3F97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45746" cy="6885446"/>
                  <wp:effectExtent l="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7.bmp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5746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DD3F97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06137B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2512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57" name="Прямая соединительная линия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7" o:spid="_x0000_s1026" style="position:absolute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DccpFv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1A7C70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21362" cy="6891542"/>
                  <wp:effectExtent l="0" t="0" r="3175" b="508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.bmp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1362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801352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</w:t>
            </w:r>
            <w:r w:rsidR="001A7C70">
              <w:rPr>
                <w:rFonts w:ascii="Times New Roman" w:eastAsia="MS Mincho" w:hAnsi="Times New Roman"/>
                <w:b/>
                <w:sz w:val="24"/>
              </w:rPr>
              <w:t>1</w:t>
            </w:r>
            <w:r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F53AA0">
              <w:t xml:space="preserve">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5584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60" name="Прямая соединительная линия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0" o:spid="_x0000_s1026" style="position:absolute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JelwR9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B20842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6602" cy="6879350"/>
                  <wp:effectExtent l="0" t="0" r="6985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bmp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6602" cy="687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B20842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C3049F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8656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63" name="Прямая соединительная линия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3" o:spid="_x0000_s1026" style="position:absolute;flip: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2qQcgIAAJ8EAAAOAAAAZHJzL2Uyb0RvYy54bWysVMFuEzEQvSPxD5bv6e6mSWh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Dg82qQ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926EC0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91542"/>
                  <wp:effectExtent l="0" t="0" r="0" b="508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bmp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926EC0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E951D7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1728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66" name="Прямая соединительная линия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6" o:spid="_x0000_s1026" style="position:absolute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DgP5tt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D8253C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91542"/>
                  <wp:effectExtent l="0" t="0" r="0" b="508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bmp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D8253C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9E4A29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                                                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4800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69" name="Прямая соединительная линия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9" o:spid="_x0000_s1026" style="position:absolute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372A8D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79350"/>
                  <wp:effectExtent l="0" t="0" r="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bmp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7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372A8D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D0034A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7872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72" name="Прямая соединительная линия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2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CKBFav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333D3A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42698" cy="6891542"/>
                  <wp:effectExtent l="0" t="0" r="1270" b="508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bmp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2698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333D3A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184EE6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0944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75" name="Прямая соединительная линия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5" o:spid="_x0000_s1026" style="position:absolute;flip:y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216DD2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946914" cy="6885446"/>
                  <wp:effectExtent l="0" t="0" r="635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bmp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6914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216DD2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0E19D6">
              <w:t xml:space="preserve">                             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801352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801352" w:rsidRDefault="00801352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4016" behindDoc="0" locked="1" layoutInCell="1" allowOverlap="1" wp14:anchorId="2EDA53D1" wp14:editId="08CE5577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78" name="Прямая соединительная линия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78" o:spid="_x0000_s1026" style="position:absolute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A6/U84cgIAAJ8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801352" w:rsidRPr="0058526D" w:rsidRDefault="008433EA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51842" cy="6885446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bmp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1842" cy="6885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352" w:rsidRDefault="00801352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801352" w:rsidRDefault="008433EA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1:1</w:t>
            </w:r>
            <w:r w:rsidR="00801352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801352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801352" w:rsidRPr="00100771" w:rsidRDefault="00801352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801352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801352" w:rsidRDefault="00801352" w:rsidP="00BF202D">
            <w:r>
              <w:t xml:space="preserve">                             </w:t>
            </w:r>
          </w:p>
          <w:p w:rsidR="00801352" w:rsidRPr="00100771" w:rsidRDefault="00801352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C208D5">
              <w:t xml:space="preserve">                              </w:t>
            </w:r>
            <w:r w:rsidRPr="00100771">
              <w:rPr>
                <w:sz w:val="22"/>
                <w:szCs w:val="22"/>
              </w:rPr>
              <w:t xml:space="preserve"> </w:t>
            </w:r>
          </w:p>
          <w:p w:rsidR="00801352" w:rsidRPr="00B963B2" w:rsidRDefault="00801352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801352" w:rsidRPr="003A6573" w:rsidRDefault="00801352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006571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006571" w:rsidRDefault="00006571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0160" behindDoc="0" locked="1" layoutInCell="1" allowOverlap="1" wp14:anchorId="77DF77D0" wp14:editId="53045E99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05" name="Прямая соединительная линия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5" o:spid="_x0000_s1026" style="position:absolute;flip: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006571" w:rsidRPr="0058526D" w:rsidRDefault="00006571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730506" cy="6891542"/>
                  <wp:effectExtent l="0" t="0" r="0" b="508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bmp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6571" w:rsidRDefault="00006571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006571" w:rsidRDefault="00006571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 xml:space="preserve">Масштаб 1:1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006571" w:rsidRPr="00100771" w:rsidRDefault="00006571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006571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006571" w:rsidRDefault="00006571" w:rsidP="00BF202D">
            <w:r>
              <w:t xml:space="preserve">                             </w:t>
            </w:r>
          </w:p>
          <w:p w:rsidR="00006571" w:rsidRPr="00100771" w:rsidRDefault="00006571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2425A6">
              <w:t xml:space="preserve">                              </w:t>
            </w:r>
          </w:p>
          <w:p w:rsidR="00006571" w:rsidRPr="00B963B2" w:rsidRDefault="00006571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006571" w:rsidRPr="003A6573" w:rsidRDefault="00006571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801352" w:rsidRDefault="00801352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006571" w:rsidRPr="00100771" w:rsidTr="00006571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006571" w:rsidRDefault="00006571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3232" behindDoc="0" locked="1" layoutInCell="1" allowOverlap="1" wp14:anchorId="0A204C77" wp14:editId="14223412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12" name="Прямая соединительная линия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2" o:spid="_x0000_s1026" style="position:absolute;flip: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006571" w:rsidRPr="0058526D" w:rsidRDefault="00006571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 wp14:anchorId="7F344AE9" wp14:editId="142ACB93">
                  <wp:extent cx="4730506" cy="6891542"/>
                  <wp:effectExtent l="0" t="0" r="0" b="508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bmp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0506" cy="6891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6571" w:rsidRDefault="00006571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006571" w:rsidRDefault="00006571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 xml:space="preserve">Масштаб 1:1 </w:t>
            </w:r>
            <w:r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006571" w:rsidRPr="00100771" w:rsidRDefault="00006571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006571" w:rsidRPr="003A6573" w:rsidTr="00006571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006571" w:rsidRDefault="00006571" w:rsidP="00BF202D">
            <w:r>
              <w:t xml:space="preserve">                             </w:t>
            </w:r>
          </w:p>
          <w:p w:rsidR="00006571" w:rsidRPr="00100771" w:rsidRDefault="00006571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7E7BD8">
              <w:t xml:space="preserve">                             </w:t>
            </w:r>
          </w:p>
          <w:p w:rsidR="00006571" w:rsidRPr="00B963B2" w:rsidRDefault="00006571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006571" w:rsidRPr="003A6573" w:rsidRDefault="00006571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  <w:tr w:rsidR="00006571" w:rsidRPr="00100771" w:rsidTr="00A2785B">
        <w:tblPrEx>
          <w:tblLook w:val="04A0" w:firstRow="1" w:lastRow="0" w:firstColumn="1" w:lastColumn="0" w:noHBand="0" w:noVBand="1"/>
        </w:tblPrEx>
        <w:trPr>
          <w:trHeight w:val="50"/>
        </w:trPr>
        <w:tc>
          <w:tcPr>
            <w:tcW w:w="9497" w:type="dxa"/>
          </w:tcPr>
          <w:p w:rsidR="00006571" w:rsidRDefault="00006571" w:rsidP="00BF202D">
            <w:pPr>
              <w:pStyle w:val="a5"/>
              <w:jc w:val="center"/>
            </w:pPr>
            <w:r>
              <w:t xml:space="preserve">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006571" w:rsidRPr="00100771" w:rsidRDefault="00006571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  <w:r w:rsidRPr="00100771">
              <w:rPr>
                <w:rFonts w:ascii="Times New Roman" w:eastAsia="MS Mincho" w:hAnsi="Times New Roman"/>
                <w:b/>
              </w:rPr>
              <w:t>Условные обозначения:</w:t>
            </w:r>
          </w:p>
          <w:p w:rsidR="00006571" w:rsidRDefault="00006571" w:rsidP="00BF202D">
            <w:r>
              <w:t xml:space="preserve">                             </w:t>
            </w:r>
          </w:p>
          <w:p w:rsidR="00006571" w:rsidRDefault="00006571" w:rsidP="00BF202D">
            <w:pPr>
              <w:rPr>
                <w:sz w:val="22"/>
                <w:szCs w:val="22"/>
              </w:rPr>
            </w:pPr>
            <w:r w:rsidRPr="00912C93">
              <w:rPr>
                <w:color w:val="FF0000"/>
              </w:rPr>
              <w:t xml:space="preserve">           </w:t>
            </w:r>
            <w:r w:rsidR="00912C93" w:rsidRPr="00912C93">
              <w:rPr>
                <w:color w:val="FF0000"/>
              </w:rPr>
              <w:t xml:space="preserve">_______   </w:t>
            </w:r>
            <w:r w:rsidRPr="00912C93">
              <w:rPr>
                <w:color w:val="FF0000"/>
              </w:rPr>
              <w:t xml:space="preserve">        </w:t>
            </w:r>
            <w:r>
              <w:t xml:space="preserve">- </w:t>
            </w:r>
            <w:r w:rsidRPr="00100771">
              <w:rPr>
                <w:sz w:val="22"/>
                <w:szCs w:val="22"/>
              </w:rPr>
              <w:t>граница п</w:t>
            </w:r>
            <w:r w:rsidR="00917C6B">
              <w:rPr>
                <w:sz w:val="22"/>
                <w:szCs w:val="22"/>
              </w:rPr>
              <w:t>роектируемого публичного сервитута</w:t>
            </w:r>
          </w:p>
          <w:p w:rsidR="00917C6B" w:rsidRDefault="00917C6B" w:rsidP="00BF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 xml:space="preserve">          _ _ _ _ _        - граница кадастрового квартала</w:t>
            </w:r>
          </w:p>
          <w:p w:rsidR="00917C6B" w:rsidRDefault="00917C6B" w:rsidP="00BF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</w:t>
            </w:r>
            <w:r>
              <w:rPr>
                <w:noProof/>
                <w:sz w:val="22"/>
                <w:szCs w:val="22"/>
              </w:rPr>
              <w:drawing>
                <wp:inline distT="0" distB="0" distL="0" distR="0" wp14:anchorId="4256C7C4" wp14:editId="163A75CF">
                  <wp:extent cx="121920" cy="88392"/>
                  <wp:effectExtent l="0" t="0" r="0" b="698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bmp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" cy="88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2"/>
                <w:szCs w:val="22"/>
              </w:rPr>
              <w:t>н</w:t>
            </w:r>
            <w:proofErr w:type="gramStart"/>
            <w:r>
              <w:rPr>
                <w:sz w:val="22"/>
                <w:szCs w:val="22"/>
              </w:rPr>
              <w:t>1</w:t>
            </w:r>
            <w:proofErr w:type="gramEnd"/>
            <w:r>
              <w:rPr>
                <w:sz w:val="22"/>
                <w:szCs w:val="22"/>
              </w:rPr>
              <w:t xml:space="preserve">           - характерная точка границы публичного сервитута</w:t>
            </w:r>
          </w:p>
          <w:p w:rsidR="00917C6B" w:rsidRDefault="00360B54" w:rsidP="00BF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38:14:250113  - номер кадастрового квартала</w:t>
            </w:r>
          </w:p>
          <w:p w:rsidR="00360B54" w:rsidRDefault="00360B54" w:rsidP="00BF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:2038          - кадастровый номер земельного участка в квартале</w:t>
            </w:r>
          </w:p>
          <w:p w:rsidR="00360B54" w:rsidRPr="00360B54" w:rsidRDefault="00360B54" w:rsidP="00BF202D">
            <w:pPr>
              <w:rPr>
                <w:color w:val="000000" w:themeColor="text1"/>
                <w:sz w:val="22"/>
                <w:szCs w:val="22"/>
              </w:rPr>
            </w:pPr>
            <w:r w:rsidRPr="00360B54">
              <w:rPr>
                <w:color w:val="00B050"/>
                <w:sz w:val="22"/>
                <w:szCs w:val="22"/>
              </w:rPr>
              <w:t xml:space="preserve">       _______</w:t>
            </w:r>
            <w:r>
              <w:rPr>
                <w:color w:val="00B050"/>
                <w:sz w:val="22"/>
                <w:szCs w:val="22"/>
              </w:rPr>
              <w:t xml:space="preserve">          </w:t>
            </w:r>
            <w:r>
              <w:rPr>
                <w:color w:val="000000" w:themeColor="text1"/>
                <w:sz w:val="22"/>
                <w:szCs w:val="22"/>
              </w:rPr>
              <w:t>- граница леса</w:t>
            </w:r>
          </w:p>
          <w:p w:rsidR="00360B54" w:rsidRDefault="00360B54" w:rsidP="00BF202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</w:t>
            </w:r>
          </w:p>
          <w:p w:rsidR="00917C6B" w:rsidRPr="00BF202D" w:rsidRDefault="00BF202D" w:rsidP="00BF202D">
            <w:pPr>
              <w:jc w:val="center"/>
            </w:pPr>
            <w:r w:rsidRPr="00BF202D">
              <w:t>СХЕМА РАСПОЛОЖЕНИЯ ЛИСТОВ</w:t>
            </w:r>
          </w:p>
          <w:p w:rsidR="00006571" w:rsidRPr="00B963B2" w:rsidRDefault="00006571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006571" w:rsidRDefault="00486A5D" w:rsidP="00856701">
            <w:pPr>
              <w:jc w:val="center"/>
              <w:rPr>
                <w:rFonts w:eastAsia="MS Mincho"/>
                <w:b/>
              </w:rPr>
            </w:pPr>
            <w:r>
              <w:rPr>
                <w:rFonts w:eastAsia="MS Mincho"/>
                <w:b/>
                <w:noProof/>
              </w:rPr>
              <w:drawing>
                <wp:inline distT="0" distB="0" distL="0" distR="0" wp14:anchorId="5BC6443D" wp14:editId="6034C148">
                  <wp:extent cx="4294641" cy="678791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хема листов.bmp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4641" cy="678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Pr="00486A5D" w:rsidRDefault="00486A5D" w:rsidP="00856701">
            <w:pPr>
              <w:jc w:val="center"/>
              <w:rPr>
                <w:rFonts w:eastAsia="MS Mincho"/>
                <w:sz w:val="24"/>
                <w:szCs w:val="24"/>
              </w:rPr>
            </w:pPr>
            <w:r w:rsidRPr="00486A5D">
              <w:rPr>
                <w:rFonts w:eastAsia="MS Mincho"/>
                <w:sz w:val="24"/>
                <w:szCs w:val="24"/>
              </w:rPr>
              <w:t>Схему расположения публичного сервитута составил:</w:t>
            </w:r>
          </w:p>
          <w:p w:rsidR="00486A5D" w:rsidRPr="00486A5D" w:rsidRDefault="00486A5D" w:rsidP="00856701">
            <w:pPr>
              <w:jc w:val="center"/>
              <w:rPr>
                <w:rFonts w:eastAsia="MS Mincho"/>
                <w:sz w:val="24"/>
                <w:szCs w:val="24"/>
              </w:rPr>
            </w:pPr>
            <w:r w:rsidRPr="00486A5D">
              <w:rPr>
                <w:rFonts w:eastAsia="MS Mincho"/>
                <w:sz w:val="24"/>
                <w:szCs w:val="24"/>
              </w:rPr>
              <w:t>ООО «Земля и Право»</w:t>
            </w:r>
          </w:p>
          <w:p w:rsidR="00486A5D" w:rsidRPr="00486A5D" w:rsidRDefault="00486A5D" w:rsidP="00856701">
            <w:pPr>
              <w:jc w:val="center"/>
              <w:rPr>
                <w:rFonts w:eastAsia="MS Mincho"/>
                <w:sz w:val="24"/>
                <w:szCs w:val="24"/>
              </w:rPr>
            </w:pPr>
            <w:r w:rsidRPr="00486A5D">
              <w:rPr>
                <w:rFonts w:eastAsia="MS Mincho"/>
                <w:sz w:val="24"/>
                <w:szCs w:val="24"/>
              </w:rPr>
              <w:t>Исполнитель:                            В. М. Ющенко</w:t>
            </w: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Default="00856701" w:rsidP="00856701">
            <w:pPr>
              <w:jc w:val="center"/>
              <w:rPr>
                <w:rFonts w:eastAsia="MS Mincho"/>
                <w:b/>
              </w:rPr>
            </w:pPr>
          </w:p>
          <w:p w:rsidR="00856701" w:rsidRPr="00856701" w:rsidRDefault="00856701" w:rsidP="00856701">
            <w:pPr>
              <w:jc w:val="center"/>
              <w:rPr>
                <w:rFonts w:eastAsia="MS Mincho"/>
                <w:b/>
              </w:rPr>
            </w:pPr>
            <w:bookmarkStart w:id="0" w:name="_GoBack"/>
            <w:bookmarkEnd w:id="0"/>
          </w:p>
        </w:tc>
      </w:tr>
    </w:tbl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006571" w:rsidRDefault="00006571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tbl>
      <w:tblPr>
        <w:tblStyle w:val="a8"/>
        <w:tblW w:w="0" w:type="auto"/>
        <w:tblInd w:w="250" w:type="dxa"/>
        <w:tblLook w:val="01E0" w:firstRow="1" w:lastRow="1" w:firstColumn="1" w:lastColumn="1" w:noHBand="0" w:noVBand="0"/>
      </w:tblPr>
      <w:tblGrid>
        <w:gridCol w:w="9497"/>
      </w:tblGrid>
      <w:tr w:rsidR="00925E6C" w:rsidRPr="00100771" w:rsidTr="00BF202D">
        <w:trPr>
          <w:trHeight w:val="6805"/>
        </w:trPr>
        <w:tc>
          <w:tcPr>
            <w:tcW w:w="9497" w:type="dxa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925E6C" w:rsidRDefault="00925E6C" w:rsidP="00BF202D">
            <w:pPr>
              <w:pStyle w:val="a5"/>
              <w:jc w:val="center"/>
            </w:pPr>
            <w:r>
              <w:rPr>
                <w:rFonts w:ascii="Times New Roman" w:eastAsia="MS Mincho" w:hAnsi="Times New Roman"/>
                <w:b/>
                <w:noProof/>
                <w:sz w:val="16"/>
                <w:szCs w:val="16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6304" behindDoc="0" locked="1" layoutInCell="1" allowOverlap="1" wp14:anchorId="3B2F304A" wp14:editId="1C5C6CF0">
                      <wp:simplePos x="0" y="0"/>
                      <wp:positionH relativeFrom="column">
                        <wp:posOffset>5561330</wp:posOffset>
                      </wp:positionH>
                      <wp:positionV relativeFrom="paragraph">
                        <wp:posOffset>238760</wp:posOffset>
                      </wp:positionV>
                      <wp:extent cx="0" cy="605155"/>
                      <wp:effectExtent l="57150" t="38100" r="76200" b="42545"/>
                      <wp:wrapTopAndBottom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605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oval" w="sm" len="sm"/>
                                <a:tailEnd type="stealth" w="med" len="lg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flip: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9pt,18.8pt" to="437.9pt,6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">
                      <v:stroke startarrow="oval" startarrowwidth="narrow" startarrowlength="short" endarrow="classic" endarrowlength="long"/>
                      <w10:wrap type="topAndBottom"/>
                      <w10:anchorlock/>
                    </v:line>
                  </w:pict>
                </mc:Fallback>
              </mc:AlternateContent>
            </w:r>
            <w:r>
              <w:t xml:space="preserve">                                                                     С                                                                                                                                                                             </w:t>
            </w:r>
          </w:p>
          <w:p w:rsidR="00925E6C" w:rsidRPr="0058526D" w:rsidRDefault="00DC72F8" w:rsidP="00BF202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inline distT="0" distB="0" distL="0" distR="0">
                  <wp:extent cx="4937770" cy="701041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бщ.bmp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7770" cy="7010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5E6C" w:rsidRDefault="00925E6C" w:rsidP="00BF202D">
            <w:pPr>
              <w:pStyle w:val="a5"/>
              <w:jc w:val="center"/>
              <w:rPr>
                <w:rFonts w:ascii="Times New Roman" w:eastAsia="MS Mincho" w:hAnsi="Times New Roman"/>
                <w:sz w:val="24"/>
              </w:rPr>
            </w:pPr>
          </w:p>
          <w:p w:rsidR="00925E6C" w:rsidRDefault="00FF6767" w:rsidP="00BF202D">
            <w:pPr>
              <w:pStyle w:val="a5"/>
              <w:tabs>
                <w:tab w:val="center" w:pos="4640"/>
                <w:tab w:val="right" w:pos="9281"/>
              </w:tabs>
              <w:jc w:val="center"/>
              <w:rPr>
                <w:rFonts w:ascii="Times New Roman" w:eastAsia="MS Mincho" w:hAnsi="Times New Roman"/>
                <w:b/>
                <w:sz w:val="24"/>
              </w:rPr>
            </w:pPr>
            <w:r>
              <w:rPr>
                <w:rFonts w:ascii="Times New Roman" w:eastAsia="MS Mincho" w:hAnsi="Times New Roman"/>
                <w:b/>
                <w:sz w:val="24"/>
              </w:rPr>
              <w:t>Масштаб 1:25</w:t>
            </w:r>
            <w:r w:rsidR="00925E6C">
              <w:rPr>
                <w:rFonts w:ascii="Times New Roman" w:eastAsia="MS Mincho" w:hAnsi="Times New Roman"/>
                <w:b/>
                <w:sz w:val="24"/>
              </w:rPr>
              <w:t xml:space="preserve"> </w:t>
            </w:r>
            <w:r w:rsidR="00925E6C" w:rsidRPr="0042400E">
              <w:rPr>
                <w:rFonts w:ascii="Times New Roman" w:eastAsia="MS Mincho" w:hAnsi="Times New Roman"/>
                <w:b/>
                <w:sz w:val="24"/>
              </w:rPr>
              <w:t>000</w:t>
            </w:r>
          </w:p>
          <w:p w:rsidR="00925E6C" w:rsidRPr="00100771" w:rsidRDefault="00925E6C" w:rsidP="00BF202D">
            <w:pPr>
              <w:pStyle w:val="a5"/>
              <w:tabs>
                <w:tab w:val="center" w:pos="4640"/>
                <w:tab w:val="right" w:pos="9281"/>
              </w:tabs>
              <w:rPr>
                <w:rFonts w:ascii="Times New Roman" w:eastAsia="MS Mincho" w:hAnsi="Times New Roman"/>
                <w:b/>
              </w:rPr>
            </w:pPr>
          </w:p>
        </w:tc>
      </w:tr>
      <w:tr w:rsidR="00925E6C" w:rsidRPr="003A6573" w:rsidTr="00BF202D">
        <w:trPr>
          <w:trHeight w:val="469"/>
        </w:trPr>
        <w:tc>
          <w:tcPr>
            <w:tcW w:w="9497" w:type="dxa"/>
            <w:tcBorders>
              <w:top w:val="nil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25E6C" w:rsidRDefault="00925E6C" w:rsidP="00BF202D">
            <w:r>
              <w:t xml:space="preserve">                             </w:t>
            </w:r>
          </w:p>
          <w:p w:rsidR="00925E6C" w:rsidRPr="00100771" w:rsidRDefault="00925E6C" w:rsidP="00BF202D">
            <w:pPr>
              <w:rPr>
                <w:b/>
                <w:sz w:val="22"/>
                <w:szCs w:val="22"/>
              </w:rPr>
            </w:pPr>
            <w:r>
              <w:t xml:space="preserve">  </w:t>
            </w:r>
            <w:r w:rsidR="00F43AA9">
              <w:t xml:space="preserve">                             </w:t>
            </w:r>
          </w:p>
          <w:p w:rsidR="00925E6C" w:rsidRPr="00B963B2" w:rsidRDefault="00925E6C" w:rsidP="00BF202D">
            <w:pPr>
              <w:rPr>
                <w:sz w:val="22"/>
                <w:szCs w:val="22"/>
              </w:rPr>
            </w:pPr>
            <w:r w:rsidRPr="00B963B2">
              <w:rPr>
                <w:sz w:val="22"/>
                <w:szCs w:val="22"/>
              </w:rPr>
              <w:t xml:space="preserve">                   </w:t>
            </w:r>
          </w:p>
          <w:p w:rsidR="00925E6C" w:rsidRPr="003A6573" w:rsidRDefault="00925E6C" w:rsidP="00BF202D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925E6C" w:rsidRDefault="00925E6C" w:rsidP="00C1353B">
      <w:pPr>
        <w:pStyle w:val="a5"/>
        <w:rPr>
          <w:rFonts w:ascii="Times New Roman" w:eastAsia="MS Mincho" w:hAnsi="Times New Roman"/>
          <w:b/>
          <w:sz w:val="24"/>
        </w:rPr>
      </w:pPr>
    </w:p>
    <w:sectPr w:rsidR="00925E6C" w:rsidSect="00DE7692">
      <w:pgSz w:w="11906" w:h="16838"/>
      <w:pgMar w:top="851" w:right="851" w:bottom="851" w:left="1134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0076B"/>
    <w:multiLevelType w:val="singleLevel"/>
    <w:tmpl w:val="7D280C4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6137"/>
    <w:rsid w:val="00000A27"/>
    <w:rsid w:val="00006571"/>
    <w:rsid w:val="00015CCC"/>
    <w:rsid w:val="00024A87"/>
    <w:rsid w:val="00024E2D"/>
    <w:rsid w:val="00031D32"/>
    <w:rsid w:val="00056137"/>
    <w:rsid w:val="0005622A"/>
    <w:rsid w:val="0006137B"/>
    <w:rsid w:val="0006415A"/>
    <w:rsid w:val="000837AE"/>
    <w:rsid w:val="00096126"/>
    <w:rsid w:val="000A4E20"/>
    <w:rsid w:val="000B45E0"/>
    <w:rsid w:val="000C5D69"/>
    <w:rsid w:val="000D659C"/>
    <w:rsid w:val="000E19D6"/>
    <w:rsid w:val="000E6336"/>
    <w:rsid w:val="000E681A"/>
    <w:rsid w:val="000F0773"/>
    <w:rsid w:val="000F0B3C"/>
    <w:rsid w:val="00100771"/>
    <w:rsid w:val="001058A4"/>
    <w:rsid w:val="001308F9"/>
    <w:rsid w:val="00140D26"/>
    <w:rsid w:val="001517CB"/>
    <w:rsid w:val="001517FB"/>
    <w:rsid w:val="00153F51"/>
    <w:rsid w:val="00161424"/>
    <w:rsid w:val="0016447F"/>
    <w:rsid w:val="00184EE6"/>
    <w:rsid w:val="001A7C70"/>
    <w:rsid w:val="001B68BC"/>
    <w:rsid w:val="001C0C00"/>
    <w:rsid w:val="001C5997"/>
    <w:rsid w:val="001C72CF"/>
    <w:rsid w:val="001D0064"/>
    <w:rsid w:val="001D0601"/>
    <w:rsid w:val="001D703B"/>
    <w:rsid w:val="001E55EA"/>
    <w:rsid w:val="00203AD6"/>
    <w:rsid w:val="00216DD2"/>
    <w:rsid w:val="0022762B"/>
    <w:rsid w:val="002425A6"/>
    <w:rsid w:val="00253EF0"/>
    <w:rsid w:val="00254015"/>
    <w:rsid w:val="00267A8C"/>
    <w:rsid w:val="00267DF6"/>
    <w:rsid w:val="002774C6"/>
    <w:rsid w:val="00286226"/>
    <w:rsid w:val="00286E59"/>
    <w:rsid w:val="002906A7"/>
    <w:rsid w:val="00295A82"/>
    <w:rsid w:val="002A72ED"/>
    <w:rsid w:val="002B6CBB"/>
    <w:rsid w:val="002E6BB2"/>
    <w:rsid w:val="002F62BD"/>
    <w:rsid w:val="00307CFA"/>
    <w:rsid w:val="00312648"/>
    <w:rsid w:val="00314575"/>
    <w:rsid w:val="00316E1A"/>
    <w:rsid w:val="00333D3A"/>
    <w:rsid w:val="00350494"/>
    <w:rsid w:val="00353ADE"/>
    <w:rsid w:val="00360B54"/>
    <w:rsid w:val="00360FA0"/>
    <w:rsid w:val="00372A8D"/>
    <w:rsid w:val="00380B7D"/>
    <w:rsid w:val="003A635E"/>
    <w:rsid w:val="003A6573"/>
    <w:rsid w:val="003B3A60"/>
    <w:rsid w:val="003C4BA9"/>
    <w:rsid w:val="00407C55"/>
    <w:rsid w:val="0042400E"/>
    <w:rsid w:val="004413F1"/>
    <w:rsid w:val="00486A5D"/>
    <w:rsid w:val="004938F4"/>
    <w:rsid w:val="004C03F1"/>
    <w:rsid w:val="00507E9D"/>
    <w:rsid w:val="00511EA6"/>
    <w:rsid w:val="00526719"/>
    <w:rsid w:val="005514C4"/>
    <w:rsid w:val="00553E2A"/>
    <w:rsid w:val="00570EE4"/>
    <w:rsid w:val="0058526D"/>
    <w:rsid w:val="00593CB3"/>
    <w:rsid w:val="00597CB8"/>
    <w:rsid w:val="005A1067"/>
    <w:rsid w:val="005A3414"/>
    <w:rsid w:val="005C3787"/>
    <w:rsid w:val="005D11A1"/>
    <w:rsid w:val="005E63A5"/>
    <w:rsid w:val="005F3020"/>
    <w:rsid w:val="005F7629"/>
    <w:rsid w:val="00606A7B"/>
    <w:rsid w:val="0061456C"/>
    <w:rsid w:val="0062361B"/>
    <w:rsid w:val="00631219"/>
    <w:rsid w:val="00640F07"/>
    <w:rsid w:val="00657DA5"/>
    <w:rsid w:val="00675F09"/>
    <w:rsid w:val="0068595E"/>
    <w:rsid w:val="00697CD3"/>
    <w:rsid w:val="006C3680"/>
    <w:rsid w:val="006D5DB8"/>
    <w:rsid w:val="006F498B"/>
    <w:rsid w:val="006F60A9"/>
    <w:rsid w:val="00740546"/>
    <w:rsid w:val="00757403"/>
    <w:rsid w:val="00776E1F"/>
    <w:rsid w:val="007E7BD8"/>
    <w:rsid w:val="00801352"/>
    <w:rsid w:val="0083154B"/>
    <w:rsid w:val="00836EC2"/>
    <w:rsid w:val="00837839"/>
    <w:rsid w:val="008433EA"/>
    <w:rsid w:val="008509C8"/>
    <w:rsid w:val="00856701"/>
    <w:rsid w:val="0088746F"/>
    <w:rsid w:val="0089002F"/>
    <w:rsid w:val="0089022A"/>
    <w:rsid w:val="008A310E"/>
    <w:rsid w:val="008A6EB8"/>
    <w:rsid w:val="008C09EC"/>
    <w:rsid w:val="008D57DB"/>
    <w:rsid w:val="008E32AF"/>
    <w:rsid w:val="00912C93"/>
    <w:rsid w:val="00917C6B"/>
    <w:rsid w:val="00925E6C"/>
    <w:rsid w:val="00926EC0"/>
    <w:rsid w:val="00930D89"/>
    <w:rsid w:val="009A3076"/>
    <w:rsid w:val="009A45B4"/>
    <w:rsid w:val="009D376B"/>
    <w:rsid w:val="009E4A29"/>
    <w:rsid w:val="00A046EF"/>
    <w:rsid w:val="00A076CB"/>
    <w:rsid w:val="00A2785B"/>
    <w:rsid w:val="00A41202"/>
    <w:rsid w:val="00A60B11"/>
    <w:rsid w:val="00A75888"/>
    <w:rsid w:val="00A905CE"/>
    <w:rsid w:val="00AA0D10"/>
    <w:rsid w:val="00AA4083"/>
    <w:rsid w:val="00AC2032"/>
    <w:rsid w:val="00AE1962"/>
    <w:rsid w:val="00B20842"/>
    <w:rsid w:val="00B5361E"/>
    <w:rsid w:val="00B5372D"/>
    <w:rsid w:val="00B5560B"/>
    <w:rsid w:val="00B625E2"/>
    <w:rsid w:val="00B963B2"/>
    <w:rsid w:val="00BC7F23"/>
    <w:rsid w:val="00BF202D"/>
    <w:rsid w:val="00BF5186"/>
    <w:rsid w:val="00C0262C"/>
    <w:rsid w:val="00C04240"/>
    <w:rsid w:val="00C05854"/>
    <w:rsid w:val="00C1116B"/>
    <w:rsid w:val="00C1353B"/>
    <w:rsid w:val="00C208D5"/>
    <w:rsid w:val="00C3049F"/>
    <w:rsid w:val="00C40561"/>
    <w:rsid w:val="00C86071"/>
    <w:rsid w:val="00C9319C"/>
    <w:rsid w:val="00CE35A3"/>
    <w:rsid w:val="00D0034A"/>
    <w:rsid w:val="00D617E6"/>
    <w:rsid w:val="00D63009"/>
    <w:rsid w:val="00D65AFC"/>
    <w:rsid w:val="00D76668"/>
    <w:rsid w:val="00D8253C"/>
    <w:rsid w:val="00D91CB9"/>
    <w:rsid w:val="00DC29D9"/>
    <w:rsid w:val="00DC72F8"/>
    <w:rsid w:val="00DD3F97"/>
    <w:rsid w:val="00DD42E6"/>
    <w:rsid w:val="00DE7558"/>
    <w:rsid w:val="00DE7692"/>
    <w:rsid w:val="00E15E1D"/>
    <w:rsid w:val="00E228AA"/>
    <w:rsid w:val="00E32BE8"/>
    <w:rsid w:val="00E61D01"/>
    <w:rsid w:val="00E84803"/>
    <w:rsid w:val="00E9018B"/>
    <w:rsid w:val="00E951D7"/>
    <w:rsid w:val="00EA2C92"/>
    <w:rsid w:val="00EC0828"/>
    <w:rsid w:val="00EC7CDF"/>
    <w:rsid w:val="00ED5250"/>
    <w:rsid w:val="00ED7480"/>
    <w:rsid w:val="00EF3F6C"/>
    <w:rsid w:val="00F12635"/>
    <w:rsid w:val="00F13119"/>
    <w:rsid w:val="00F260BE"/>
    <w:rsid w:val="00F2685D"/>
    <w:rsid w:val="00F34D13"/>
    <w:rsid w:val="00F37282"/>
    <w:rsid w:val="00F43AA9"/>
    <w:rsid w:val="00F53AA0"/>
    <w:rsid w:val="00F62CB0"/>
    <w:rsid w:val="00F94B54"/>
    <w:rsid w:val="00FC0B87"/>
    <w:rsid w:val="00FE2058"/>
    <w:rsid w:val="00FE4034"/>
    <w:rsid w:val="00FF6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qFormat/>
    <w:pPr>
      <w:keepNext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outlineLvl w:val="2"/>
    </w:pPr>
    <w:rPr>
      <w:b/>
      <w:bCs/>
      <w:sz w:val="28"/>
      <w:szCs w:val="24"/>
    </w:rPr>
  </w:style>
  <w:style w:type="paragraph" w:styleId="4">
    <w:name w:val="heading 4"/>
    <w:basedOn w:val="a0"/>
    <w:next w:val="a0"/>
    <w:qFormat/>
    <w:pPr>
      <w:keepNext/>
      <w:jc w:val="center"/>
      <w:outlineLvl w:val="3"/>
    </w:pPr>
    <w:rPr>
      <w:b/>
      <w:spacing w:val="20"/>
      <w:sz w:val="24"/>
    </w:rPr>
  </w:style>
  <w:style w:type="paragraph" w:styleId="5">
    <w:name w:val="heading 5"/>
    <w:basedOn w:val="a0"/>
    <w:next w:val="a0"/>
    <w:qFormat/>
    <w:pPr>
      <w:keepNext/>
      <w:jc w:val="center"/>
      <w:outlineLvl w:val="4"/>
    </w:pPr>
    <w:rPr>
      <w:sz w:val="24"/>
    </w:rPr>
  </w:style>
  <w:style w:type="paragraph" w:styleId="6">
    <w:name w:val="heading 6"/>
    <w:basedOn w:val="a0"/>
    <w:next w:val="a0"/>
    <w:qFormat/>
    <w:pPr>
      <w:keepNext/>
      <w:tabs>
        <w:tab w:val="left" w:pos="9639"/>
      </w:tabs>
      <w:ind w:left="10348"/>
      <w:jc w:val="center"/>
      <w:outlineLvl w:val="5"/>
    </w:pPr>
    <w:rPr>
      <w:b/>
      <w:spacing w:val="20"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0">
    <w:name w:val="Обычный1"/>
    <w:rPr>
      <w:sz w:val="24"/>
    </w:rPr>
  </w:style>
  <w:style w:type="paragraph" w:styleId="a4">
    <w:name w:val="Title"/>
    <w:basedOn w:val="a0"/>
    <w:qFormat/>
    <w:pPr>
      <w:jc w:val="center"/>
    </w:pPr>
    <w:rPr>
      <w:b/>
      <w:sz w:val="28"/>
    </w:rPr>
  </w:style>
  <w:style w:type="paragraph" w:customStyle="1" w:styleId="a">
    <w:name w:val="мар."/>
    <w:basedOn w:val="a0"/>
    <w:autoRedefine/>
    <w:pPr>
      <w:numPr>
        <w:numId w:val="1"/>
      </w:numPr>
      <w:jc w:val="both"/>
    </w:pPr>
    <w:rPr>
      <w:rFonts w:ascii="Arial" w:hAnsi="Arial"/>
    </w:rPr>
  </w:style>
  <w:style w:type="paragraph" w:styleId="a5">
    <w:name w:val="Plain Text"/>
    <w:basedOn w:val="a0"/>
    <w:rPr>
      <w:rFonts w:ascii="Courier New" w:hAnsi="Courier New"/>
    </w:rPr>
  </w:style>
  <w:style w:type="paragraph" w:styleId="a6">
    <w:name w:val="Subtitle"/>
    <w:basedOn w:val="a0"/>
    <w:qFormat/>
    <w:pPr>
      <w:jc w:val="center"/>
    </w:pPr>
    <w:rPr>
      <w:caps/>
      <w:sz w:val="24"/>
    </w:rPr>
  </w:style>
  <w:style w:type="paragraph" w:customStyle="1" w:styleId="11">
    <w:name w:val="Обычный1"/>
    <w:basedOn w:val="a0"/>
    <w:autoRedefine/>
    <w:pPr>
      <w:ind w:firstLine="567"/>
      <w:jc w:val="both"/>
    </w:pPr>
    <w:rPr>
      <w:rFonts w:ascii="Arial" w:hAnsi="Arial"/>
      <w:snapToGrid w:val="0"/>
    </w:rPr>
  </w:style>
  <w:style w:type="paragraph" w:styleId="a7">
    <w:name w:val="Body Text"/>
    <w:basedOn w:val="a0"/>
    <w:rPr>
      <w:b/>
      <w:bCs/>
      <w:sz w:val="28"/>
      <w:szCs w:val="24"/>
    </w:rPr>
  </w:style>
  <w:style w:type="table" w:styleId="a8">
    <w:name w:val="Table Grid"/>
    <w:basedOn w:val="a2"/>
    <w:rsid w:val="004C03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0">
    <w:name w:val="Обычный2"/>
    <w:rsid w:val="000E681A"/>
    <w:rPr>
      <w:sz w:val="24"/>
    </w:rPr>
  </w:style>
  <w:style w:type="paragraph" w:styleId="a9">
    <w:name w:val="Balloon Text"/>
    <w:basedOn w:val="a0"/>
    <w:link w:val="aa"/>
    <w:rsid w:val="000C5D6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1"/>
    <w:link w:val="a9"/>
    <w:rsid w:val="000C5D69"/>
    <w:rPr>
      <w:rFonts w:ascii="Segoe UI" w:hAnsi="Segoe UI" w:cs="Segoe UI"/>
      <w:sz w:val="18"/>
      <w:szCs w:val="18"/>
    </w:rPr>
  </w:style>
  <w:style w:type="paragraph" w:customStyle="1" w:styleId="30">
    <w:name w:val="Обычный3"/>
    <w:rsid w:val="002A72ED"/>
    <w:rPr>
      <w:sz w:val="24"/>
    </w:rPr>
  </w:style>
  <w:style w:type="paragraph" w:customStyle="1" w:styleId="40">
    <w:name w:val="Обычный4"/>
    <w:rsid w:val="00031D32"/>
    <w:rPr>
      <w:sz w:val="24"/>
    </w:rPr>
  </w:style>
  <w:style w:type="paragraph" w:customStyle="1" w:styleId="50">
    <w:name w:val="Обычный5"/>
    <w:rsid w:val="0061456C"/>
    <w:rPr>
      <w:sz w:val="24"/>
    </w:rPr>
  </w:style>
  <w:style w:type="paragraph" w:customStyle="1" w:styleId="60">
    <w:name w:val="Обычный6"/>
    <w:rsid w:val="00ED5250"/>
    <w:rPr>
      <w:sz w:val="24"/>
    </w:rPr>
  </w:style>
  <w:style w:type="paragraph" w:customStyle="1" w:styleId="7">
    <w:name w:val="Обычный7"/>
    <w:rsid w:val="005E63A5"/>
    <w:rPr>
      <w:sz w:val="24"/>
    </w:rPr>
  </w:style>
  <w:style w:type="paragraph" w:customStyle="1" w:styleId="8">
    <w:name w:val="Обычный8"/>
    <w:rsid w:val="000837AE"/>
    <w:rPr>
      <w:sz w:val="24"/>
    </w:rPr>
  </w:style>
  <w:style w:type="paragraph" w:customStyle="1" w:styleId="9">
    <w:name w:val="Обычный9"/>
    <w:rsid w:val="005514C4"/>
    <w:rPr>
      <w:sz w:val="24"/>
    </w:rPr>
  </w:style>
  <w:style w:type="paragraph" w:customStyle="1" w:styleId="100">
    <w:name w:val="Обычный10"/>
    <w:rsid w:val="00E61D01"/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qFormat/>
    <w:pPr>
      <w:keepNext/>
      <w:jc w:val="center"/>
      <w:outlineLvl w:val="0"/>
    </w:pPr>
    <w:rPr>
      <w:b/>
      <w:sz w:val="28"/>
    </w:rPr>
  </w:style>
  <w:style w:type="paragraph" w:styleId="2">
    <w:name w:val="heading 2"/>
    <w:basedOn w:val="a0"/>
    <w:next w:val="a0"/>
    <w:qFormat/>
    <w:pPr>
      <w:keepNext/>
      <w:outlineLvl w:val="1"/>
    </w:pPr>
    <w:rPr>
      <w:sz w:val="28"/>
    </w:rPr>
  </w:style>
  <w:style w:type="paragraph" w:styleId="3">
    <w:name w:val="heading 3"/>
    <w:basedOn w:val="a0"/>
    <w:next w:val="a0"/>
    <w:qFormat/>
    <w:pPr>
      <w:keepNext/>
      <w:outlineLvl w:val="2"/>
    </w:pPr>
    <w:rPr>
      <w:b/>
      <w:bCs/>
      <w:sz w:val="28"/>
      <w:szCs w:val="24"/>
    </w:rPr>
  </w:style>
  <w:style w:type="paragraph" w:styleId="4">
    <w:name w:val="heading 4"/>
    <w:basedOn w:val="a0"/>
    <w:next w:val="a0"/>
    <w:qFormat/>
    <w:pPr>
      <w:keepNext/>
      <w:jc w:val="center"/>
      <w:outlineLvl w:val="3"/>
    </w:pPr>
    <w:rPr>
      <w:b/>
      <w:spacing w:val="20"/>
      <w:sz w:val="24"/>
    </w:rPr>
  </w:style>
  <w:style w:type="paragraph" w:styleId="5">
    <w:name w:val="heading 5"/>
    <w:basedOn w:val="a0"/>
    <w:next w:val="a0"/>
    <w:qFormat/>
    <w:pPr>
      <w:keepNext/>
      <w:jc w:val="center"/>
      <w:outlineLvl w:val="4"/>
    </w:pPr>
    <w:rPr>
      <w:sz w:val="24"/>
    </w:rPr>
  </w:style>
  <w:style w:type="paragraph" w:styleId="6">
    <w:name w:val="heading 6"/>
    <w:basedOn w:val="a0"/>
    <w:next w:val="a0"/>
    <w:qFormat/>
    <w:pPr>
      <w:keepNext/>
      <w:tabs>
        <w:tab w:val="left" w:pos="9639"/>
      </w:tabs>
      <w:ind w:left="10348"/>
      <w:jc w:val="center"/>
      <w:outlineLvl w:val="5"/>
    </w:pPr>
    <w:rPr>
      <w:b/>
      <w:spacing w:val="20"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0">
    <w:name w:val="Обычный1"/>
    <w:rPr>
      <w:sz w:val="24"/>
    </w:rPr>
  </w:style>
  <w:style w:type="paragraph" w:styleId="a4">
    <w:name w:val="Title"/>
    <w:basedOn w:val="a0"/>
    <w:qFormat/>
    <w:pPr>
      <w:jc w:val="center"/>
    </w:pPr>
    <w:rPr>
      <w:b/>
      <w:sz w:val="28"/>
    </w:rPr>
  </w:style>
  <w:style w:type="paragraph" w:customStyle="1" w:styleId="a">
    <w:name w:val="мар."/>
    <w:basedOn w:val="a0"/>
    <w:autoRedefine/>
    <w:pPr>
      <w:numPr>
        <w:numId w:val="1"/>
      </w:numPr>
      <w:jc w:val="both"/>
    </w:pPr>
    <w:rPr>
      <w:rFonts w:ascii="Arial" w:hAnsi="Arial"/>
    </w:rPr>
  </w:style>
  <w:style w:type="paragraph" w:styleId="a5">
    <w:name w:val="Plain Text"/>
    <w:basedOn w:val="a0"/>
    <w:rPr>
      <w:rFonts w:ascii="Courier New" w:hAnsi="Courier New"/>
    </w:rPr>
  </w:style>
  <w:style w:type="paragraph" w:styleId="a6">
    <w:name w:val="Subtitle"/>
    <w:basedOn w:val="a0"/>
    <w:qFormat/>
    <w:pPr>
      <w:jc w:val="center"/>
    </w:pPr>
    <w:rPr>
      <w:caps/>
      <w:sz w:val="24"/>
    </w:rPr>
  </w:style>
  <w:style w:type="paragraph" w:customStyle="1" w:styleId="11">
    <w:name w:val="Обычный1"/>
    <w:basedOn w:val="a0"/>
    <w:autoRedefine/>
    <w:pPr>
      <w:ind w:firstLine="567"/>
      <w:jc w:val="both"/>
    </w:pPr>
    <w:rPr>
      <w:rFonts w:ascii="Arial" w:hAnsi="Arial"/>
      <w:snapToGrid w:val="0"/>
    </w:rPr>
  </w:style>
  <w:style w:type="paragraph" w:styleId="a7">
    <w:name w:val="Body Text"/>
    <w:basedOn w:val="a0"/>
    <w:rPr>
      <w:b/>
      <w:bCs/>
      <w:sz w:val="28"/>
      <w:szCs w:val="24"/>
    </w:rPr>
  </w:style>
  <w:style w:type="table" w:styleId="a8">
    <w:name w:val="Table Grid"/>
    <w:basedOn w:val="a2"/>
    <w:rsid w:val="004C03F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0">
    <w:name w:val="Обычный2"/>
    <w:rsid w:val="000E681A"/>
    <w:rPr>
      <w:sz w:val="24"/>
    </w:rPr>
  </w:style>
  <w:style w:type="paragraph" w:styleId="a9">
    <w:name w:val="Balloon Text"/>
    <w:basedOn w:val="a0"/>
    <w:link w:val="aa"/>
    <w:rsid w:val="000C5D6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1"/>
    <w:link w:val="a9"/>
    <w:rsid w:val="000C5D69"/>
    <w:rPr>
      <w:rFonts w:ascii="Segoe UI" w:hAnsi="Segoe UI" w:cs="Segoe UI"/>
      <w:sz w:val="18"/>
      <w:szCs w:val="18"/>
    </w:rPr>
  </w:style>
  <w:style w:type="paragraph" w:customStyle="1" w:styleId="30">
    <w:name w:val="Обычный3"/>
    <w:rsid w:val="002A72ED"/>
    <w:rPr>
      <w:sz w:val="24"/>
    </w:rPr>
  </w:style>
  <w:style w:type="paragraph" w:customStyle="1" w:styleId="40">
    <w:name w:val="Обычный4"/>
    <w:rsid w:val="00031D32"/>
    <w:rPr>
      <w:sz w:val="24"/>
    </w:rPr>
  </w:style>
  <w:style w:type="paragraph" w:customStyle="1" w:styleId="50">
    <w:name w:val="Обычный5"/>
    <w:rsid w:val="0061456C"/>
    <w:rPr>
      <w:sz w:val="24"/>
    </w:rPr>
  </w:style>
  <w:style w:type="paragraph" w:customStyle="1" w:styleId="60">
    <w:name w:val="Обычный6"/>
    <w:rsid w:val="00ED5250"/>
    <w:rPr>
      <w:sz w:val="24"/>
    </w:rPr>
  </w:style>
  <w:style w:type="paragraph" w:customStyle="1" w:styleId="7">
    <w:name w:val="Обычный7"/>
    <w:rsid w:val="005E63A5"/>
    <w:rPr>
      <w:sz w:val="24"/>
    </w:rPr>
  </w:style>
  <w:style w:type="paragraph" w:customStyle="1" w:styleId="8">
    <w:name w:val="Обычный8"/>
    <w:rsid w:val="000837AE"/>
    <w:rPr>
      <w:sz w:val="24"/>
    </w:rPr>
  </w:style>
  <w:style w:type="paragraph" w:customStyle="1" w:styleId="9">
    <w:name w:val="Обычный9"/>
    <w:rsid w:val="005514C4"/>
    <w:rPr>
      <w:sz w:val="24"/>
    </w:rPr>
  </w:style>
  <w:style w:type="paragraph" w:customStyle="1" w:styleId="100">
    <w:name w:val="Обычный10"/>
    <w:rsid w:val="00E61D01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Panorama\Panorama11\Geodesy.Dot\scheme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1A7465-9B38-4587-902A-1C3A5CE05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scheme</Template>
  <TotalTime>834</TotalTime>
  <Pages>32</Pages>
  <Words>2093</Words>
  <Characters>11935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«Геосервис-плюс»</vt:lpstr>
    </vt:vector>
  </TitlesOfParts>
  <Company>43651</Company>
  <LinksUpToDate>false</LinksUpToDate>
  <CharactersWithSpaces>14001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ООО «Геосервис-плюс»</dc:title>
  <dc:subject/>
  <dc:creator>Чубарова Г.М.</dc:creator>
  <cp:keywords/>
  <cp:lastModifiedBy>Дорогина И.Л.</cp:lastModifiedBy>
  <cp:revision>181</cp:revision>
  <cp:lastPrinted>2026-03-25T03:20:00Z</cp:lastPrinted>
  <dcterms:created xsi:type="dcterms:W3CDTF">2016-11-29T06:44:00Z</dcterms:created>
  <dcterms:modified xsi:type="dcterms:W3CDTF">2026-07-14T01:48:00Z</dcterms:modified>
</cp:coreProperties>
</file>